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Broxtowe</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Broxtowe</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Broxtowe</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Broxtowe</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Broxtowe</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7.0%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Broxtowe are estimated to have a score of 1-2 on the PGSI (low-risk gambling), whilst </w:t>
      </w:r>
      <w:r w:rsidRPr="00773DF7">
        <w:rPr>
          <w:rFonts w:ascii="Libre Franklin Light" w:hAnsi="Libre Franklin Light" w:cs="Calibri Light"/>
          <w:b/>
          <w:bCs/>
          <w:color w:val="C45911" w:themeColor="accent2" w:themeShade="BF"/>
        </w:rPr>
        <w:t xml:space="preserve">3.2%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2.2%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63.6% </w:t>
      </w:r>
      <w:r w:rsidRPr="004747BF">
        <w:rPr>
          <w:rFonts w:ascii="Libre Franklin Light" w:eastAsia="Times New Roman" w:hAnsi="Libre Franklin Light" w:cs="Calibri Light"/>
        </w:rPr>
        <w:t xml:space="preserve">of those respondents classified as PGSI 8+ in Broxtowe</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Broxtowe is estimated to be </w:t>
      </w:r>
      <w:r w:rsidRPr="00773DF7">
        <w:rPr>
          <w:rFonts w:ascii="Libre Franklin Light" w:eastAsia="Times New Roman" w:hAnsi="Libre Franklin Light" w:cs="Calibri Light"/>
          <w:b/>
          <w:bCs/>
          <w:color w:val="C45911" w:themeColor="accent2" w:themeShade="BF"/>
        </w:rPr>
        <w:t xml:space="preserve">£1,301,479</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Broxtowe</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12.4%</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Broxtowe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7.0%</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similar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Broxtowe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3.2%</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Broxtowe</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2.2%</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Broxtowe.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Broxtowe</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Broxtowe.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Broxtowe</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5.7%</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19.4%</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Broxtowe</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higher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63.6%</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Broxtowe.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Broxtowe</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4.3%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16.7%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Broxtowe</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Broxtowe</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56.5%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Broxtowe</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Broxtowe</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Broxtowe</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£1,301,479</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Broxtowe</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£21,199</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£438,406</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£31,406</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£8,833</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£16,194</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£785,441</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£1,301,479</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Broxtowe</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Broxtowe</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22.2%</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Broxtowe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18.2%</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Broxtowe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11.4%</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Broxtowe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2.2%</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Broxtowe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54.4%</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Broxtowe</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higher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22.2%</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Broxtowe</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18.2%</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Broxtowe</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11.4%</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Broxtowe</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similar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2.2%</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Broxtowe</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54.4%</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Broxtowe</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7A7762EF-1ECF-4C8D-B00F-D611888B1C04}"/>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